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C68A2" w14:textId="77777777" w:rsidR="00E37868" w:rsidRPr="00CE6874" w:rsidRDefault="00E37868" w:rsidP="00E37868">
      <w:pPr>
        <w:rPr>
          <w:rFonts w:ascii="Verdana" w:hAnsi="Verdana" w:cs="Arial"/>
        </w:rPr>
      </w:pPr>
      <w:r w:rsidRPr="00CE6874">
        <w:rPr>
          <w:rFonts w:ascii="Verdana" w:hAnsi="Verdana" w:cs="Arial"/>
        </w:rPr>
        <w:t> </w:t>
      </w:r>
    </w:p>
    <w:tbl>
      <w:tblPr>
        <w:tblpPr w:leftFromText="141" w:rightFromText="141" w:horzAnchor="margin" w:tblpXSpec="center" w:tblpY="690"/>
        <w:tblW w:w="114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6099"/>
        <w:gridCol w:w="3671"/>
      </w:tblGrid>
      <w:tr w:rsidR="00E37868" w:rsidRPr="00CE6874" w14:paraId="082F80D3" w14:textId="77777777" w:rsidTr="00CF5850">
        <w:trPr>
          <w:trHeight w:val="214"/>
        </w:trPr>
        <w:tc>
          <w:tcPr>
            <w:tcW w:w="114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B6D5A9" w14:textId="77777777" w:rsidR="00E37868" w:rsidRPr="008C497B" w:rsidRDefault="00E37868" w:rsidP="003E073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2E74B5" w:themeColor="accent1" w:themeShade="BF"/>
                <w:sz w:val="20"/>
                <w:szCs w:val="20"/>
                <w:lang w:eastAsia="es-CO"/>
              </w:rPr>
              <w:t xml:space="preserve">Solicitud Comisiones </w:t>
            </w:r>
          </w:p>
        </w:tc>
      </w:tr>
      <w:tr w:rsidR="00ED6B0B" w:rsidRPr="00CE6874" w14:paraId="6351CE7A" w14:textId="77777777" w:rsidTr="00CF5850">
        <w:trPr>
          <w:trHeight w:val="42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6DDC9F" w14:textId="77777777" w:rsidR="00ED6B0B" w:rsidRPr="00264441" w:rsidRDefault="00ED6B0B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Nombre Completo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B57B8F" w14:textId="77777777" w:rsidR="00ED6B0B" w:rsidRPr="00264441" w:rsidRDefault="008C497B" w:rsidP="005507AF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264441">
              <w:rPr>
                <w:rFonts w:ascii="Verdana" w:hAnsi="Verdana"/>
                <w:sz w:val="20"/>
                <w:szCs w:val="20"/>
              </w:rPr>
              <w:t>Mery Johanna Arias Romero</w:t>
            </w:r>
          </w:p>
        </w:tc>
      </w:tr>
      <w:tr w:rsidR="00ED6B0B" w:rsidRPr="00CE6874" w14:paraId="41B25075" w14:textId="77777777" w:rsidTr="00CF5850">
        <w:trPr>
          <w:trHeight w:val="42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AFAA2" w14:textId="77777777" w:rsidR="00ED6B0B" w:rsidRPr="00264441" w:rsidRDefault="008C497B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Nú</w:t>
            </w:r>
            <w:r w:rsidR="00ED6B0B"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mero de Cedula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1DEA4D" w14:textId="77777777" w:rsidR="00ED6B0B" w:rsidRPr="00264441" w:rsidRDefault="008C497B" w:rsidP="00524F43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264441">
              <w:rPr>
                <w:rFonts w:ascii="Verdana" w:hAnsi="Verdana" w:cs="Arial"/>
                <w:color w:val="000000" w:themeColor="text1"/>
                <w:sz w:val="20"/>
                <w:szCs w:val="20"/>
              </w:rPr>
              <w:t>52.856.929</w:t>
            </w:r>
          </w:p>
        </w:tc>
      </w:tr>
      <w:tr w:rsidR="00ED6B0B" w:rsidRPr="00CE6874" w14:paraId="7CAE6EDF" w14:textId="77777777" w:rsidTr="00CF5850">
        <w:trPr>
          <w:trHeight w:val="51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C57317" w14:textId="77777777" w:rsidR="00ED6B0B" w:rsidRPr="00264441" w:rsidRDefault="008C497B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Nú</w:t>
            </w:r>
            <w:r w:rsidR="00ED6B0B"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 xml:space="preserve">mero de Celular 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DD2A58" w14:textId="77777777" w:rsidR="00ED6B0B" w:rsidRPr="00264441" w:rsidRDefault="008C497B" w:rsidP="003D6CB9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 w:rsidRPr="00264441">
              <w:rPr>
                <w:rFonts w:ascii="Verdana" w:hAnsi="Verdana" w:cs="Arial"/>
                <w:color w:val="000000" w:themeColor="text1"/>
                <w:sz w:val="20"/>
                <w:szCs w:val="20"/>
              </w:rPr>
              <w:t>3013642682</w:t>
            </w:r>
          </w:p>
        </w:tc>
      </w:tr>
      <w:tr w:rsidR="00FC13B7" w:rsidRPr="00CE6874" w14:paraId="226ACF0A" w14:textId="77777777" w:rsidTr="00CF5850">
        <w:trPr>
          <w:trHeight w:val="51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6EC77" w14:textId="267F364B" w:rsidR="00FC13B7" w:rsidRPr="00264441" w:rsidRDefault="00FC13B7" w:rsidP="003E0738">
            <w:pPr>
              <w:jc w:val="both"/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</w:pPr>
            <w:r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Cargo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BA76C3" w14:textId="15078250" w:rsidR="00FC13B7" w:rsidRPr="00264441" w:rsidRDefault="00FC13B7" w:rsidP="003D6CB9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</w:rPr>
              <w:t>Contratista</w:t>
            </w:r>
          </w:p>
        </w:tc>
      </w:tr>
      <w:tr w:rsidR="00093F19" w:rsidRPr="00CE6874" w14:paraId="73D0824A" w14:textId="77777777" w:rsidTr="00CF5850">
        <w:trPr>
          <w:trHeight w:val="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C4B69" w14:textId="63E97F83" w:rsidR="00093F19" w:rsidRPr="00264441" w:rsidRDefault="00093F19" w:rsidP="003E0738">
            <w:pPr>
              <w:jc w:val="both"/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</w:pPr>
            <w:r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Honorarios mensuales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E5AAA6" w14:textId="15F1D5C9" w:rsidR="00093F19" w:rsidRDefault="00093F19" w:rsidP="005507AF">
            <w:pPr>
              <w:jc w:val="center"/>
            </w:pPr>
            <w:r>
              <w:t>$8.000.000</w:t>
            </w:r>
          </w:p>
        </w:tc>
      </w:tr>
      <w:tr w:rsidR="00093F19" w:rsidRPr="00CE6874" w14:paraId="166D6E1A" w14:textId="77777777" w:rsidTr="00CF5850">
        <w:trPr>
          <w:trHeight w:val="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F5975" w14:textId="30C699F3" w:rsidR="00093F19" w:rsidRPr="00264441" w:rsidRDefault="00093F19" w:rsidP="003E0738">
            <w:pPr>
              <w:jc w:val="both"/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</w:pPr>
            <w:r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Número de Cuenta Bancaria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7AD3B" w14:textId="18C12D21" w:rsidR="00093F19" w:rsidRDefault="00093F19" w:rsidP="005507AF">
            <w:pPr>
              <w:jc w:val="center"/>
            </w:pPr>
            <w:r>
              <w:t>912-370219-71 Ahorros Bancolombia</w:t>
            </w:r>
          </w:p>
        </w:tc>
      </w:tr>
      <w:tr w:rsidR="00ED6B0B" w:rsidRPr="00CE6874" w14:paraId="728A3462" w14:textId="77777777" w:rsidTr="00CF5850">
        <w:trPr>
          <w:trHeight w:val="2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05959" w14:textId="77777777" w:rsidR="00ED6B0B" w:rsidRPr="00264441" w:rsidRDefault="00ED6B0B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 xml:space="preserve">Correo Electrónico 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D07A3C" w14:textId="31B932B5" w:rsidR="00D824BD" w:rsidRPr="00264441" w:rsidRDefault="00D95CE8" w:rsidP="005507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t>meryjarias</w:t>
            </w:r>
            <w:hyperlink r:id="rId6" w:history="1">
              <w:r w:rsidR="005507AF" w:rsidRPr="00264441">
                <w:rPr>
                  <w:rStyle w:val="Hipervnculo"/>
                  <w:rFonts w:ascii="Verdana" w:hAnsi="Verdana"/>
                  <w:sz w:val="20"/>
                  <w:szCs w:val="20"/>
                </w:rPr>
                <w:t>@presidencia.gov.co</w:t>
              </w:r>
            </w:hyperlink>
          </w:p>
          <w:p w14:paraId="27EE0D8A" w14:textId="77777777" w:rsidR="00ED6B0B" w:rsidRPr="00264441" w:rsidRDefault="00ED6B0B" w:rsidP="006E1C70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hyperlink r:id="rId7" w:history="1"/>
          </w:p>
        </w:tc>
      </w:tr>
      <w:tr w:rsidR="00093F19" w:rsidRPr="00CE6874" w14:paraId="6D787CCC" w14:textId="77777777" w:rsidTr="00204CA6">
        <w:trPr>
          <w:trHeight w:val="45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D575A" w14:textId="510AE446" w:rsidR="00093F19" w:rsidRPr="00264441" w:rsidRDefault="00093F19" w:rsidP="003E0738">
            <w:pPr>
              <w:jc w:val="both"/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</w:pPr>
            <w:r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Porcentaje Decreto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4D09A9" w14:textId="77777777" w:rsidR="00093F19" w:rsidRPr="00264441" w:rsidRDefault="00093F19" w:rsidP="008C497B">
            <w:pPr>
              <w:jc w:val="center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710F70" w:rsidRPr="00CE6874" w14:paraId="24C96667" w14:textId="77777777" w:rsidTr="00204CA6">
        <w:trPr>
          <w:trHeight w:val="45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0877DB" w14:textId="77777777" w:rsidR="00710F70" w:rsidRPr="00264441" w:rsidRDefault="00710F70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Itinerario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7C1D9C" w14:textId="69218753" w:rsidR="00093F19" w:rsidRDefault="00093F19" w:rsidP="008C497B">
            <w:pPr>
              <w:jc w:val="center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/>
                <w:sz w:val="20"/>
                <w:szCs w:val="20"/>
              </w:rPr>
              <w:t>Bogotá – Buenaventura</w:t>
            </w:r>
          </w:p>
          <w:p w14:paraId="4EEAE7BF" w14:textId="16B3A0D7" w:rsidR="00093F19" w:rsidRPr="00093F19" w:rsidRDefault="00093F19" w:rsidP="00093F19">
            <w:pPr>
              <w:jc w:val="center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/>
                <w:sz w:val="20"/>
                <w:szCs w:val="20"/>
              </w:rPr>
              <w:t>Buenaventura –</w:t>
            </w:r>
            <w:r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 w:cstheme="minorHAnsi"/>
                <w:color w:val="000000"/>
                <w:sz w:val="20"/>
                <w:szCs w:val="20"/>
              </w:rPr>
              <w:t>Bogotá</w:t>
            </w:r>
          </w:p>
        </w:tc>
      </w:tr>
      <w:tr w:rsidR="00710F70" w:rsidRPr="00CE6874" w14:paraId="17DC969E" w14:textId="77777777" w:rsidTr="00CF5850">
        <w:trPr>
          <w:trHeight w:val="29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6A32FD" w14:textId="77777777" w:rsidR="00710F70" w:rsidRPr="00264441" w:rsidRDefault="00710F70" w:rsidP="003E0738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Salida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330F3E" w14:textId="77893D40" w:rsidR="00710F70" w:rsidRPr="00264441" w:rsidRDefault="00093F19" w:rsidP="00F03F7D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/>
                <w:sz w:val="20"/>
                <w:szCs w:val="20"/>
              </w:rPr>
              <w:t>24</w:t>
            </w:r>
            <w:r w:rsidR="00D824BD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-0</w:t>
            </w:r>
            <w:r w:rsidR="008C497B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3</w:t>
            </w:r>
            <w:r w:rsidR="001D7168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-2026</w:t>
            </w:r>
            <w:r w:rsidR="00D8230B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 </w:t>
            </w:r>
            <w:r w:rsidR="00607AE2" w:rsidRPr="00264441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B7416" w:rsidRPr="00CE6874" w14:paraId="2068B664" w14:textId="77777777" w:rsidTr="00CF5850">
        <w:trPr>
          <w:trHeight w:val="26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ADDC1" w14:textId="77777777" w:rsidR="00DB7416" w:rsidRPr="00264441" w:rsidRDefault="00DB7416" w:rsidP="00DB7416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Llegada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69EAFC" w14:textId="1837C6F3" w:rsidR="00DB7416" w:rsidRPr="00264441" w:rsidRDefault="00093F19" w:rsidP="00F03F7D">
            <w:pPr>
              <w:jc w:val="center"/>
              <w:rPr>
                <w:rFonts w:ascii="Verdana" w:hAnsi="Verdana" w:cs="Arial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/>
                <w:sz w:val="20"/>
                <w:szCs w:val="20"/>
              </w:rPr>
              <w:t>27</w:t>
            </w:r>
            <w:r w:rsidR="001D7168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-</w:t>
            </w:r>
            <w:r w:rsidR="00D824BD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0</w:t>
            </w:r>
            <w:r w:rsidR="008C497B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3</w:t>
            </w:r>
            <w:r w:rsidR="001D7168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>-2026</w:t>
            </w:r>
            <w:r w:rsidR="00D8230B" w:rsidRPr="00264441">
              <w:rPr>
                <w:rFonts w:ascii="Verdana" w:hAnsi="Verdana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DB7416" w:rsidRPr="00CE6874" w14:paraId="7E3073EE" w14:textId="77777777" w:rsidTr="00CF5850">
        <w:trPr>
          <w:trHeight w:val="462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29E2EE" w14:textId="77777777" w:rsidR="00DB7416" w:rsidRPr="00264441" w:rsidRDefault="00DB7416" w:rsidP="00DB7416">
            <w:pPr>
              <w:jc w:val="both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264441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Objetivo de la Comisión</w:t>
            </w: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A189CF" w14:textId="7556A856" w:rsidR="00DB7416" w:rsidRPr="00A562F8" w:rsidRDefault="00093F19" w:rsidP="00A562F8">
            <w:pPr>
              <w:jc w:val="center"/>
              <w:rPr>
                <w:rFonts w:ascii="Verdana" w:hAnsi="Verdana" w:cstheme="minorHAnsi"/>
                <w:sz w:val="20"/>
                <w:szCs w:val="20"/>
              </w:rPr>
            </w:pPr>
            <w:bookmarkStart w:id="0" w:name="OLE_LINK1"/>
            <w:r w:rsidRPr="00093F19">
              <w:rPr>
                <w:rFonts w:ascii="Verdana" w:hAnsi="Verdana" w:cstheme="minorHAnsi"/>
                <w:sz w:val="20"/>
                <w:szCs w:val="20"/>
              </w:rPr>
              <w:t xml:space="preserve">Bienvenida al Buque Hospital </w:t>
            </w:r>
            <w:proofErr w:type="spellStart"/>
            <w:r w:rsidRPr="00093F19">
              <w:rPr>
                <w:rFonts w:ascii="Verdana" w:hAnsi="Verdana" w:cstheme="minorHAnsi"/>
                <w:sz w:val="20"/>
                <w:szCs w:val="20"/>
              </w:rPr>
              <w:t>Benkos</w:t>
            </w:r>
            <w:proofErr w:type="spellEnd"/>
            <w:r w:rsidRPr="00093F19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proofErr w:type="spellStart"/>
            <w:r w:rsidRPr="00093F19">
              <w:rPr>
                <w:rFonts w:ascii="Verdana" w:hAnsi="Verdana" w:cstheme="minorHAnsi"/>
                <w:sz w:val="20"/>
                <w:szCs w:val="20"/>
              </w:rPr>
              <w:t>Biohó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en el Marco del Programa Buques para la Vida</w:t>
            </w:r>
            <w:bookmarkEnd w:id="0"/>
          </w:p>
        </w:tc>
      </w:tr>
      <w:tr w:rsidR="00DB7416" w:rsidRPr="00CE6874" w14:paraId="34251D9F" w14:textId="77777777" w:rsidTr="00CF5850">
        <w:trPr>
          <w:trHeight w:val="3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C7855" w14:textId="77777777" w:rsidR="00DB7416" w:rsidRPr="00CE6874" w:rsidRDefault="00DB7416" w:rsidP="00DB7416">
            <w:pPr>
              <w:jc w:val="both"/>
              <w:rPr>
                <w:rFonts w:ascii="Verdana" w:hAnsi="Verdana" w:cs="Arial"/>
                <w:b/>
                <w:color w:val="ED7D31" w:themeColor="accent2"/>
              </w:rPr>
            </w:pPr>
          </w:p>
        </w:tc>
        <w:tc>
          <w:tcPr>
            <w:tcW w:w="9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012CEB" w14:textId="77777777" w:rsidR="00DB7416" w:rsidRPr="008C497B" w:rsidRDefault="00DB7416" w:rsidP="00DB741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C497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DB7416" w:rsidRPr="00CE6874" w14:paraId="183D0F99" w14:textId="77777777" w:rsidTr="00CF5850">
        <w:trPr>
          <w:trHeight w:val="214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EE25F8" w14:textId="77777777" w:rsidR="00DB7416" w:rsidRPr="00CE6874" w:rsidRDefault="00DB7416" w:rsidP="00DB7416">
            <w:pPr>
              <w:jc w:val="both"/>
              <w:rPr>
                <w:rFonts w:ascii="Verdana" w:hAnsi="Verdana" w:cs="Arial"/>
                <w:color w:val="ED7D31" w:themeColor="accent2"/>
              </w:rPr>
            </w:pPr>
            <w:r w:rsidRPr="00CE6874">
              <w:rPr>
                <w:rFonts w:ascii="Verdana" w:hAnsi="Verdana" w:cs="Arial"/>
                <w:b/>
                <w:bCs/>
                <w:color w:val="ED7D31" w:themeColor="accent2"/>
                <w:lang w:eastAsia="es-CO"/>
              </w:rPr>
              <w:t xml:space="preserve">Tiquetes </w:t>
            </w: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336053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034A10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No</w:t>
            </w:r>
          </w:p>
        </w:tc>
      </w:tr>
      <w:tr w:rsidR="00DB7416" w:rsidRPr="00CE6874" w14:paraId="75BC391B" w14:textId="77777777" w:rsidTr="00CF5850">
        <w:trPr>
          <w:trHeight w:val="316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C1481" w14:textId="77777777" w:rsidR="00DB7416" w:rsidRPr="00CE6874" w:rsidRDefault="00DB7416" w:rsidP="00DB7416">
            <w:pPr>
              <w:rPr>
                <w:rFonts w:ascii="Verdana" w:hAnsi="Verdana" w:cs="Arial"/>
                <w:color w:val="ED7D31" w:themeColor="accent2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FB9459" w14:textId="77777777" w:rsidR="00DB7416" w:rsidRPr="00E76DE5" w:rsidRDefault="00E76DE5" w:rsidP="00E76DE5">
            <w:pPr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E76DE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76DB00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b/>
                <w:color w:val="ED7D31" w:themeColor="accent2"/>
                <w:sz w:val="20"/>
                <w:szCs w:val="20"/>
              </w:rPr>
            </w:pPr>
          </w:p>
        </w:tc>
      </w:tr>
      <w:tr w:rsidR="00DB7416" w:rsidRPr="00CE6874" w14:paraId="2BC2EB11" w14:textId="77777777" w:rsidTr="00CF5850">
        <w:trPr>
          <w:trHeight w:val="214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7C428" w14:textId="77777777" w:rsidR="00DB7416" w:rsidRPr="00CE6874" w:rsidRDefault="00DB7416" w:rsidP="00DB7416">
            <w:pPr>
              <w:jc w:val="both"/>
              <w:rPr>
                <w:rFonts w:ascii="Verdana" w:hAnsi="Verdana" w:cs="Arial"/>
                <w:color w:val="ED7D31" w:themeColor="accent2"/>
              </w:rPr>
            </w:pPr>
            <w:r w:rsidRPr="00CE6874">
              <w:rPr>
                <w:rFonts w:ascii="Verdana" w:hAnsi="Verdana" w:cs="Arial"/>
                <w:b/>
                <w:bCs/>
                <w:color w:val="ED7D31" w:themeColor="accent2"/>
                <w:lang w:eastAsia="es-CO"/>
              </w:rPr>
              <w:t>Viáticos</w:t>
            </w: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5D1C67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178E83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No</w:t>
            </w:r>
          </w:p>
        </w:tc>
      </w:tr>
      <w:tr w:rsidR="00DB7416" w:rsidRPr="00CE6874" w14:paraId="49ACEE72" w14:textId="77777777" w:rsidTr="00CF5850">
        <w:trPr>
          <w:trHeight w:val="132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0BCD8" w14:textId="77777777" w:rsidR="00DB7416" w:rsidRPr="00CE6874" w:rsidRDefault="00DB7416" w:rsidP="00DB7416">
            <w:pPr>
              <w:rPr>
                <w:rFonts w:ascii="Verdana" w:hAnsi="Verdana" w:cs="Arial"/>
                <w:color w:val="ED7D31" w:themeColor="accent2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19AA39" w14:textId="77777777" w:rsidR="00DB7416" w:rsidRPr="00E76DE5" w:rsidRDefault="00DB7416" w:rsidP="00DB7416">
            <w:pPr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E76DE5">
              <w:rPr>
                <w:rFonts w:ascii="Verdana" w:hAnsi="Verdana" w:cs="Arial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A41B03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</w:p>
        </w:tc>
      </w:tr>
      <w:tr w:rsidR="00DB7416" w:rsidRPr="00CE6874" w14:paraId="7A463518" w14:textId="77777777" w:rsidTr="00CF5850">
        <w:trPr>
          <w:trHeight w:val="214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479A3" w14:textId="77777777" w:rsidR="00DB7416" w:rsidRPr="00CE6874" w:rsidRDefault="00DB7416" w:rsidP="00DB7416">
            <w:pPr>
              <w:rPr>
                <w:rFonts w:ascii="Verdana" w:hAnsi="Verdana" w:cs="Arial"/>
                <w:color w:val="ED7D31" w:themeColor="accent2"/>
              </w:rPr>
            </w:pPr>
            <w:r w:rsidRPr="00CE6874">
              <w:rPr>
                <w:rFonts w:ascii="Verdana" w:hAnsi="Verdana" w:cs="Arial"/>
                <w:b/>
                <w:bCs/>
                <w:color w:val="ED7D31" w:themeColor="accent2"/>
                <w:lang w:eastAsia="es-CO"/>
              </w:rPr>
              <w:t>Porción Terrestre</w:t>
            </w: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FB1D1B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988C2B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b/>
                <w:bCs/>
                <w:color w:val="ED7D31" w:themeColor="accent2"/>
                <w:sz w:val="20"/>
                <w:szCs w:val="20"/>
                <w:lang w:eastAsia="es-CO"/>
              </w:rPr>
              <w:t>No</w:t>
            </w:r>
          </w:p>
        </w:tc>
      </w:tr>
      <w:tr w:rsidR="00DB7416" w:rsidRPr="00CE6874" w14:paraId="1D96FD10" w14:textId="77777777" w:rsidTr="00DB7416">
        <w:trPr>
          <w:trHeight w:val="48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FD400" w14:textId="77777777" w:rsidR="00DB7416" w:rsidRPr="00CE6874" w:rsidRDefault="00DB7416" w:rsidP="00DB7416">
            <w:pPr>
              <w:rPr>
                <w:rFonts w:ascii="Verdana" w:hAnsi="Verdana" w:cs="Arial"/>
                <w:color w:val="ED7D31" w:themeColor="accent2"/>
              </w:rPr>
            </w:pPr>
          </w:p>
        </w:tc>
        <w:tc>
          <w:tcPr>
            <w:tcW w:w="6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4EE9F" w14:textId="77777777" w:rsidR="00DB7416" w:rsidRPr="00E76DE5" w:rsidRDefault="00E76DE5" w:rsidP="00E76DE5">
            <w:pPr>
              <w:jc w:val="center"/>
              <w:rPr>
                <w:rFonts w:ascii="Verdana" w:hAnsi="Verdana" w:cs="Arial"/>
                <w:b/>
                <w:color w:val="ED7D31" w:themeColor="accent2"/>
                <w:sz w:val="20"/>
                <w:szCs w:val="20"/>
              </w:rPr>
            </w:pPr>
            <w:r w:rsidRPr="00E76DE5">
              <w:rPr>
                <w:rFonts w:ascii="Verdana" w:hAnsi="Verdana" w:cs="Arial"/>
                <w:b/>
                <w:sz w:val="20"/>
                <w:szCs w:val="20"/>
              </w:rPr>
              <w:t>X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E335E1" w14:textId="77777777" w:rsidR="00DB7416" w:rsidRPr="008C497B" w:rsidRDefault="00DB7416" w:rsidP="00DB7416">
            <w:pPr>
              <w:jc w:val="center"/>
              <w:rPr>
                <w:rFonts w:ascii="Verdana" w:hAnsi="Verdana" w:cs="Arial"/>
                <w:color w:val="ED7D31" w:themeColor="accent2"/>
                <w:sz w:val="20"/>
                <w:szCs w:val="20"/>
              </w:rPr>
            </w:pPr>
            <w:r w:rsidRPr="008C497B">
              <w:rPr>
                <w:rFonts w:ascii="Verdana" w:hAnsi="Verdana" w:cs="Arial"/>
                <w:sz w:val="20"/>
                <w:szCs w:val="20"/>
                <w:lang w:eastAsia="es-CO"/>
              </w:rPr>
              <w:t xml:space="preserve"> </w:t>
            </w:r>
          </w:p>
        </w:tc>
      </w:tr>
    </w:tbl>
    <w:p w14:paraId="4477201C" w14:textId="77777777" w:rsidR="00E37868" w:rsidRDefault="00E37868" w:rsidP="00E37868">
      <w:pPr>
        <w:rPr>
          <w:rFonts w:ascii="Verdana" w:hAnsi="Verdana" w:cs="Arial"/>
          <w:color w:val="ED7D31" w:themeColor="accent2"/>
        </w:rPr>
      </w:pPr>
      <w:r w:rsidRPr="00CE6874">
        <w:rPr>
          <w:rFonts w:ascii="Verdana" w:hAnsi="Verdana" w:cs="Arial"/>
          <w:color w:val="ED7D31" w:themeColor="accent2"/>
        </w:rPr>
        <w:t> </w:t>
      </w:r>
    </w:p>
    <w:p w14:paraId="1CCC6363" w14:textId="77777777" w:rsidR="00093F19" w:rsidRDefault="00093F19" w:rsidP="00E37868">
      <w:pPr>
        <w:rPr>
          <w:rFonts w:ascii="Verdana" w:hAnsi="Verdana" w:cs="Arial"/>
          <w:color w:val="ED7D31" w:themeColor="accent2"/>
        </w:rPr>
      </w:pPr>
    </w:p>
    <w:p w14:paraId="6BBFC14B" w14:textId="77777777" w:rsidR="00093F19" w:rsidRDefault="00093F19" w:rsidP="00E37868">
      <w:pPr>
        <w:rPr>
          <w:rFonts w:ascii="Verdana" w:hAnsi="Verdana" w:cs="Arial"/>
          <w:color w:val="ED7D31" w:themeColor="accent2"/>
        </w:rPr>
      </w:pPr>
    </w:p>
    <w:p w14:paraId="355C2715" w14:textId="77777777" w:rsidR="00093F19" w:rsidRPr="00CE6874" w:rsidRDefault="00093F19" w:rsidP="00E37868">
      <w:pPr>
        <w:rPr>
          <w:rFonts w:ascii="Verdana" w:hAnsi="Verdana" w:cs="Arial"/>
          <w:color w:val="ED7D31" w:themeColor="accent2"/>
          <w:lang w:val="es-ES"/>
        </w:rPr>
      </w:pPr>
    </w:p>
    <w:sectPr w:rsidR="00093F19" w:rsidRPr="00CE6874" w:rsidSect="00F77409">
      <w:pgSz w:w="12240" w:h="15840"/>
      <w:pgMar w:top="426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28"/>
    <w:multiLevelType w:val="hybridMultilevel"/>
    <w:tmpl w:val="59B03B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96494"/>
    <w:multiLevelType w:val="hybridMultilevel"/>
    <w:tmpl w:val="8B1A0618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 w15:restartNumberingAfterBreak="0">
    <w:nsid w:val="08BB2902"/>
    <w:multiLevelType w:val="hybridMultilevel"/>
    <w:tmpl w:val="D6B202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A2BDC"/>
    <w:multiLevelType w:val="hybridMultilevel"/>
    <w:tmpl w:val="86141256"/>
    <w:lvl w:ilvl="0" w:tplc="D5B06D84">
      <w:numFmt w:val="bullet"/>
      <w:lvlText w:val="•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5554CB"/>
    <w:multiLevelType w:val="hybridMultilevel"/>
    <w:tmpl w:val="9272C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275F"/>
    <w:multiLevelType w:val="hybridMultilevel"/>
    <w:tmpl w:val="39FE4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53691"/>
    <w:multiLevelType w:val="hybridMultilevel"/>
    <w:tmpl w:val="32B015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06844"/>
    <w:multiLevelType w:val="hybridMultilevel"/>
    <w:tmpl w:val="98B00E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E0FB4"/>
    <w:multiLevelType w:val="hybridMultilevel"/>
    <w:tmpl w:val="630E8D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6311B"/>
    <w:multiLevelType w:val="hybridMultilevel"/>
    <w:tmpl w:val="15804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27B61"/>
    <w:multiLevelType w:val="hybridMultilevel"/>
    <w:tmpl w:val="E118F3AE"/>
    <w:lvl w:ilvl="0" w:tplc="D5B06D84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F4628"/>
    <w:multiLevelType w:val="hybridMultilevel"/>
    <w:tmpl w:val="45009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06937"/>
    <w:multiLevelType w:val="hybridMultilevel"/>
    <w:tmpl w:val="7F704D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44B62"/>
    <w:multiLevelType w:val="hybridMultilevel"/>
    <w:tmpl w:val="7F84503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76940"/>
    <w:multiLevelType w:val="hybridMultilevel"/>
    <w:tmpl w:val="F69416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E74E1"/>
    <w:multiLevelType w:val="hybridMultilevel"/>
    <w:tmpl w:val="5A54A4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0D59"/>
    <w:multiLevelType w:val="hybridMultilevel"/>
    <w:tmpl w:val="A59CD2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483435">
    <w:abstractNumId w:val="6"/>
  </w:num>
  <w:num w:numId="2" w16cid:durableId="1914969984">
    <w:abstractNumId w:val="5"/>
  </w:num>
  <w:num w:numId="3" w16cid:durableId="1002197949">
    <w:abstractNumId w:val="15"/>
  </w:num>
  <w:num w:numId="4" w16cid:durableId="1325276175">
    <w:abstractNumId w:val="8"/>
  </w:num>
  <w:num w:numId="5" w16cid:durableId="1827361565">
    <w:abstractNumId w:val="11"/>
  </w:num>
  <w:num w:numId="6" w16cid:durableId="1615794764">
    <w:abstractNumId w:val="12"/>
  </w:num>
  <w:num w:numId="7" w16cid:durableId="2122992629">
    <w:abstractNumId w:val="14"/>
  </w:num>
  <w:num w:numId="8" w16cid:durableId="1473446138">
    <w:abstractNumId w:val="4"/>
  </w:num>
  <w:num w:numId="9" w16cid:durableId="1101685593">
    <w:abstractNumId w:val="7"/>
  </w:num>
  <w:num w:numId="10" w16cid:durableId="1045299521">
    <w:abstractNumId w:val="2"/>
  </w:num>
  <w:num w:numId="11" w16cid:durableId="1808400628">
    <w:abstractNumId w:val="1"/>
  </w:num>
  <w:num w:numId="12" w16cid:durableId="885026430">
    <w:abstractNumId w:val="0"/>
  </w:num>
  <w:num w:numId="13" w16cid:durableId="1575774151">
    <w:abstractNumId w:val="9"/>
  </w:num>
  <w:num w:numId="14" w16cid:durableId="551845791">
    <w:abstractNumId w:val="13"/>
  </w:num>
  <w:num w:numId="15" w16cid:durableId="1263609232">
    <w:abstractNumId w:val="16"/>
  </w:num>
  <w:num w:numId="16" w16cid:durableId="1667516646">
    <w:abstractNumId w:val="10"/>
  </w:num>
  <w:num w:numId="17" w16cid:durableId="1511213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7A"/>
    <w:rsid w:val="00002159"/>
    <w:rsid w:val="00020289"/>
    <w:rsid w:val="00023D23"/>
    <w:rsid w:val="000329A2"/>
    <w:rsid w:val="00034B96"/>
    <w:rsid w:val="00051849"/>
    <w:rsid w:val="000561B1"/>
    <w:rsid w:val="00057FD6"/>
    <w:rsid w:val="000615FD"/>
    <w:rsid w:val="0006229D"/>
    <w:rsid w:val="00066BFE"/>
    <w:rsid w:val="00066F69"/>
    <w:rsid w:val="00070C2B"/>
    <w:rsid w:val="00075918"/>
    <w:rsid w:val="00082CEA"/>
    <w:rsid w:val="00084264"/>
    <w:rsid w:val="00086992"/>
    <w:rsid w:val="00087ECB"/>
    <w:rsid w:val="000936EE"/>
    <w:rsid w:val="00093F19"/>
    <w:rsid w:val="000B6C6E"/>
    <w:rsid w:val="000B6F20"/>
    <w:rsid w:val="000C144C"/>
    <w:rsid w:val="000D0B46"/>
    <w:rsid w:val="000D76AA"/>
    <w:rsid w:val="000E3361"/>
    <w:rsid w:val="000E44DA"/>
    <w:rsid w:val="000E7136"/>
    <w:rsid w:val="000F0799"/>
    <w:rsid w:val="000F1FC9"/>
    <w:rsid w:val="000F328B"/>
    <w:rsid w:val="000F466A"/>
    <w:rsid w:val="000F5923"/>
    <w:rsid w:val="000F6F7F"/>
    <w:rsid w:val="00101A43"/>
    <w:rsid w:val="00101F4F"/>
    <w:rsid w:val="001029CD"/>
    <w:rsid w:val="00103521"/>
    <w:rsid w:val="00104625"/>
    <w:rsid w:val="00105A63"/>
    <w:rsid w:val="00114ACB"/>
    <w:rsid w:val="00114D81"/>
    <w:rsid w:val="00117EC9"/>
    <w:rsid w:val="00125890"/>
    <w:rsid w:val="001262AF"/>
    <w:rsid w:val="001351E2"/>
    <w:rsid w:val="00135FB6"/>
    <w:rsid w:val="00142AD3"/>
    <w:rsid w:val="00154589"/>
    <w:rsid w:val="00162C51"/>
    <w:rsid w:val="001639BB"/>
    <w:rsid w:val="00181533"/>
    <w:rsid w:val="00190668"/>
    <w:rsid w:val="00191CAE"/>
    <w:rsid w:val="001A140B"/>
    <w:rsid w:val="001A16BE"/>
    <w:rsid w:val="001A16D1"/>
    <w:rsid w:val="001A206D"/>
    <w:rsid w:val="001A2A63"/>
    <w:rsid w:val="001A5B87"/>
    <w:rsid w:val="001A5D8D"/>
    <w:rsid w:val="001A600E"/>
    <w:rsid w:val="001B1741"/>
    <w:rsid w:val="001B5158"/>
    <w:rsid w:val="001C0943"/>
    <w:rsid w:val="001C49F5"/>
    <w:rsid w:val="001D7168"/>
    <w:rsid w:val="001E13CB"/>
    <w:rsid w:val="001F079A"/>
    <w:rsid w:val="001F6B51"/>
    <w:rsid w:val="00204052"/>
    <w:rsid w:val="00204CA6"/>
    <w:rsid w:val="00210A1A"/>
    <w:rsid w:val="00210E9E"/>
    <w:rsid w:val="00212591"/>
    <w:rsid w:val="00214179"/>
    <w:rsid w:val="00220DAC"/>
    <w:rsid w:val="0022215C"/>
    <w:rsid w:val="0022505F"/>
    <w:rsid w:val="002307FA"/>
    <w:rsid w:val="00234DEA"/>
    <w:rsid w:val="00264441"/>
    <w:rsid w:val="0026606C"/>
    <w:rsid w:val="0027012E"/>
    <w:rsid w:val="00273080"/>
    <w:rsid w:val="002752A0"/>
    <w:rsid w:val="00276401"/>
    <w:rsid w:val="00282A6E"/>
    <w:rsid w:val="00295648"/>
    <w:rsid w:val="002A1170"/>
    <w:rsid w:val="002B11CA"/>
    <w:rsid w:val="002B5A7F"/>
    <w:rsid w:val="002B6581"/>
    <w:rsid w:val="002C0869"/>
    <w:rsid w:val="002D2889"/>
    <w:rsid w:val="002E1BA0"/>
    <w:rsid w:val="002F5E1E"/>
    <w:rsid w:val="00304EF7"/>
    <w:rsid w:val="00315062"/>
    <w:rsid w:val="00317D3F"/>
    <w:rsid w:val="00323516"/>
    <w:rsid w:val="00324EED"/>
    <w:rsid w:val="00332E77"/>
    <w:rsid w:val="00344071"/>
    <w:rsid w:val="0034468E"/>
    <w:rsid w:val="00344B92"/>
    <w:rsid w:val="00345DD9"/>
    <w:rsid w:val="0036267A"/>
    <w:rsid w:val="00363AC9"/>
    <w:rsid w:val="003715A4"/>
    <w:rsid w:val="00371D10"/>
    <w:rsid w:val="00385FC6"/>
    <w:rsid w:val="00394F13"/>
    <w:rsid w:val="003A042B"/>
    <w:rsid w:val="003B151B"/>
    <w:rsid w:val="003B1741"/>
    <w:rsid w:val="003B2B44"/>
    <w:rsid w:val="003B3D92"/>
    <w:rsid w:val="003D0A1E"/>
    <w:rsid w:val="003D14E0"/>
    <w:rsid w:val="003D3F31"/>
    <w:rsid w:val="003D6CB9"/>
    <w:rsid w:val="003E0738"/>
    <w:rsid w:val="003E1283"/>
    <w:rsid w:val="003E682D"/>
    <w:rsid w:val="003E69ED"/>
    <w:rsid w:val="003E7FF6"/>
    <w:rsid w:val="003F496A"/>
    <w:rsid w:val="003F6B4B"/>
    <w:rsid w:val="004045DB"/>
    <w:rsid w:val="00406639"/>
    <w:rsid w:val="00411F34"/>
    <w:rsid w:val="00412B7A"/>
    <w:rsid w:val="0043027B"/>
    <w:rsid w:val="00444A36"/>
    <w:rsid w:val="00444F55"/>
    <w:rsid w:val="004475AC"/>
    <w:rsid w:val="00447976"/>
    <w:rsid w:val="0045073C"/>
    <w:rsid w:val="004563B6"/>
    <w:rsid w:val="00456D53"/>
    <w:rsid w:val="00462835"/>
    <w:rsid w:val="00465D5A"/>
    <w:rsid w:val="00472AA1"/>
    <w:rsid w:val="00473FF4"/>
    <w:rsid w:val="00477821"/>
    <w:rsid w:val="00482885"/>
    <w:rsid w:val="00482A7A"/>
    <w:rsid w:val="00485CDA"/>
    <w:rsid w:val="004A0210"/>
    <w:rsid w:val="004A2F49"/>
    <w:rsid w:val="004B7828"/>
    <w:rsid w:val="004C1647"/>
    <w:rsid w:val="004C1958"/>
    <w:rsid w:val="004C2DFA"/>
    <w:rsid w:val="004D160D"/>
    <w:rsid w:val="004D7E2F"/>
    <w:rsid w:val="004E082E"/>
    <w:rsid w:val="004E278A"/>
    <w:rsid w:val="004E53F2"/>
    <w:rsid w:val="004E5ED7"/>
    <w:rsid w:val="004F35B2"/>
    <w:rsid w:val="004F3916"/>
    <w:rsid w:val="005136F6"/>
    <w:rsid w:val="0051517B"/>
    <w:rsid w:val="00515858"/>
    <w:rsid w:val="00520EA0"/>
    <w:rsid w:val="00524F29"/>
    <w:rsid w:val="00524F43"/>
    <w:rsid w:val="005264E9"/>
    <w:rsid w:val="00530374"/>
    <w:rsid w:val="00531CB4"/>
    <w:rsid w:val="005329A7"/>
    <w:rsid w:val="005507AF"/>
    <w:rsid w:val="005548B0"/>
    <w:rsid w:val="00554D14"/>
    <w:rsid w:val="00554F0A"/>
    <w:rsid w:val="005612D5"/>
    <w:rsid w:val="005837D4"/>
    <w:rsid w:val="00586BE1"/>
    <w:rsid w:val="005905BB"/>
    <w:rsid w:val="0059328E"/>
    <w:rsid w:val="005A321C"/>
    <w:rsid w:val="005A3348"/>
    <w:rsid w:val="005B2F86"/>
    <w:rsid w:val="005B4BB7"/>
    <w:rsid w:val="005B6E08"/>
    <w:rsid w:val="005C1D68"/>
    <w:rsid w:val="005C1DE0"/>
    <w:rsid w:val="005C26B7"/>
    <w:rsid w:val="005C4ABF"/>
    <w:rsid w:val="005C4C00"/>
    <w:rsid w:val="005D25C4"/>
    <w:rsid w:val="005D376B"/>
    <w:rsid w:val="005E12E4"/>
    <w:rsid w:val="005E3355"/>
    <w:rsid w:val="005E5FD3"/>
    <w:rsid w:val="005E61C9"/>
    <w:rsid w:val="005F50E1"/>
    <w:rsid w:val="005F5171"/>
    <w:rsid w:val="005F5501"/>
    <w:rsid w:val="00601187"/>
    <w:rsid w:val="00607AE2"/>
    <w:rsid w:val="006234DD"/>
    <w:rsid w:val="00631C2F"/>
    <w:rsid w:val="0065490A"/>
    <w:rsid w:val="0066323E"/>
    <w:rsid w:val="00663A0C"/>
    <w:rsid w:val="00671EDA"/>
    <w:rsid w:val="0067621B"/>
    <w:rsid w:val="0067635B"/>
    <w:rsid w:val="00684820"/>
    <w:rsid w:val="00687728"/>
    <w:rsid w:val="00693CB5"/>
    <w:rsid w:val="006954B1"/>
    <w:rsid w:val="006A0807"/>
    <w:rsid w:val="006B14CE"/>
    <w:rsid w:val="006B3C58"/>
    <w:rsid w:val="006D05FF"/>
    <w:rsid w:val="006D6406"/>
    <w:rsid w:val="006E1C70"/>
    <w:rsid w:val="007009C2"/>
    <w:rsid w:val="007011EC"/>
    <w:rsid w:val="00702975"/>
    <w:rsid w:val="007101AA"/>
    <w:rsid w:val="00710F70"/>
    <w:rsid w:val="0072250E"/>
    <w:rsid w:val="00725037"/>
    <w:rsid w:val="007363B9"/>
    <w:rsid w:val="00743905"/>
    <w:rsid w:val="0074580F"/>
    <w:rsid w:val="007478BE"/>
    <w:rsid w:val="007502FA"/>
    <w:rsid w:val="007568C8"/>
    <w:rsid w:val="00764C28"/>
    <w:rsid w:val="00774A1C"/>
    <w:rsid w:val="00774FA1"/>
    <w:rsid w:val="0077750D"/>
    <w:rsid w:val="00777C0B"/>
    <w:rsid w:val="007802AA"/>
    <w:rsid w:val="007819A0"/>
    <w:rsid w:val="00783437"/>
    <w:rsid w:val="00784F1F"/>
    <w:rsid w:val="00785682"/>
    <w:rsid w:val="00786A1B"/>
    <w:rsid w:val="00790927"/>
    <w:rsid w:val="0079440A"/>
    <w:rsid w:val="007966B0"/>
    <w:rsid w:val="0079678B"/>
    <w:rsid w:val="00797517"/>
    <w:rsid w:val="007A585B"/>
    <w:rsid w:val="007A5EAC"/>
    <w:rsid w:val="007A7AE7"/>
    <w:rsid w:val="007B2EFF"/>
    <w:rsid w:val="007B3A4D"/>
    <w:rsid w:val="007B448E"/>
    <w:rsid w:val="007C4147"/>
    <w:rsid w:val="007C4586"/>
    <w:rsid w:val="007C7E29"/>
    <w:rsid w:val="007D1995"/>
    <w:rsid w:val="007D2E0C"/>
    <w:rsid w:val="007D5953"/>
    <w:rsid w:val="007D5E48"/>
    <w:rsid w:val="007E3590"/>
    <w:rsid w:val="007E4792"/>
    <w:rsid w:val="007E4D74"/>
    <w:rsid w:val="007F0A5F"/>
    <w:rsid w:val="007F7B50"/>
    <w:rsid w:val="00803558"/>
    <w:rsid w:val="00811845"/>
    <w:rsid w:val="00811FE6"/>
    <w:rsid w:val="008164ED"/>
    <w:rsid w:val="00824439"/>
    <w:rsid w:val="00824B71"/>
    <w:rsid w:val="00841E24"/>
    <w:rsid w:val="00845BDF"/>
    <w:rsid w:val="008624AE"/>
    <w:rsid w:val="00881CAF"/>
    <w:rsid w:val="00883864"/>
    <w:rsid w:val="008863AE"/>
    <w:rsid w:val="00890C84"/>
    <w:rsid w:val="008A4A5C"/>
    <w:rsid w:val="008A6EDD"/>
    <w:rsid w:val="008B28C9"/>
    <w:rsid w:val="008B4DD5"/>
    <w:rsid w:val="008C1511"/>
    <w:rsid w:val="008C2E18"/>
    <w:rsid w:val="008C497B"/>
    <w:rsid w:val="008C4A7D"/>
    <w:rsid w:val="008D0B1A"/>
    <w:rsid w:val="008D13B3"/>
    <w:rsid w:val="008D2133"/>
    <w:rsid w:val="008D46EB"/>
    <w:rsid w:val="008D65AE"/>
    <w:rsid w:val="008E73F9"/>
    <w:rsid w:val="008F09B2"/>
    <w:rsid w:val="008F0C5E"/>
    <w:rsid w:val="008F3517"/>
    <w:rsid w:val="00900671"/>
    <w:rsid w:val="00902942"/>
    <w:rsid w:val="00907331"/>
    <w:rsid w:val="0091240F"/>
    <w:rsid w:val="0091355C"/>
    <w:rsid w:val="0093269A"/>
    <w:rsid w:val="00933CD3"/>
    <w:rsid w:val="00934A4F"/>
    <w:rsid w:val="0093706E"/>
    <w:rsid w:val="00937507"/>
    <w:rsid w:val="00937DA0"/>
    <w:rsid w:val="00940219"/>
    <w:rsid w:val="009406A2"/>
    <w:rsid w:val="009441C2"/>
    <w:rsid w:val="00946C0D"/>
    <w:rsid w:val="00946F51"/>
    <w:rsid w:val="009474C6"/>
    <w:rsid w:val="009604F0"/>
    <w:rsid w:val="00966117"/>
    <w:rsid w:val="00973473"/>
    <w:rsid w:val="00985385"/>
    <w:rsid w:val="00985C83"/>
    <w:rsid w:val="009971B8"/>
    <w:rsid w:val="009A52F0"/>
    <w:rsid w:val="009A7342"/>
    <w:rsid w:val="009B06B5"/>
    <w:rsid w:val="009C2870"/>
    <w:rsid w:val="009C3DFC"/>
    <w:rsid w:val="009D6415"/>
    <w:rsid w:val="009E77DC"/>
    <w:rsid w:val="009F314E"/>
    <w:rsid w:val="009F3931"/>
    <w:rsid w:val="009F4BFC"/>
    <w:rsid w:val="009F66E5"/>
    <w:rsid w:val="00A14122"/>
    <w:rsid w:val="00A20554"/>
    <w:rsid w:val="00A20767"/>
    <w:rsid w:val="00A22AC0"/>
    <w:rsid w:val="00A2754D"/>
    <w:rsid w:val="00A33CA0"/>
    <w:rsid w:val="00A340C7"/>
    <w:rsid w:val="00A37173"/>
    <w:rsid w:val="00A47727"/>
    <w:rsid w:val="00A515C3"/>
    <w:rsid w:val="00A562F8"/>
    <w:rsid w:val="00A64C77"/>
    <w:rsid w:val="00A657A0"/>
    <w:rsid w:val="00A71D0C"/>
    <w:rsid w:val="00A73388"/>
    <w:rsid w:val="00A77ADC"/>
    <w:rsid w:val="00A8218D"/>
    <w:rsid w:val="00A870FA"/>
    <w:rsid w:val="00AA0ECE"/>
    <w:rsid w:val="00AA13B5"/>
    <w:rsid w:val="00AA1FC7"/>
    <w:rsid w:val="00AA5914"/>
    <w:rsid w:val="00AB2923"/>
    <w:rsid w:val="00AB5CF7"/>
    <w:rsid w:val="00AD66D6"/>
    <w:rsid w:val="00AE1414"/>
    <w:rsid w:val="00AE19DD"/>
    <w:rsid w:val="00AE341D"/>
    <w:rsid w:val="00AE3C98"/>
    <w:rsid w:val="00AE477A"/>
    <w:rsid w:val="00AE4973"/>
    <w:rsid w:val="00B002F4"/>
    <w:rsid w:val="00B01941"/>
    <w:rsid w:val="00B10881"/>
    <w:rsid w:val="00B20E89"/>
    <w:rsid w:val="00B22E60"/>
    <w:rsid w:val="00B33140"/>
    <w:rsid w:val="00B3578D"/>
    <w:rsid w:val="00B40E0E"/>
    <w:rsid w:val="00B465ED"/>
    <w:rsid w:val="00B47653"/>
    <w:rsid w:val="00B572B9"/>
    <w:rsid w:val="00B64A68"/>
    <w:rsid w:val="00B852FA"/>
    <w:rsid w:val="00B8612D"/>
    <w:rsid w:val="00BA0D80"/>
    <w:rsid w:val="00BA68E8"/>
    <w:rsid w:val="00BB3A79"/>
    <w:rsid w:val="00BC14FC"/>
    <w:rsid w:val="00BC553A"/>
    <w:rsid w:val="00BC7ECA"/>
    <w:rsid w:val="00BD1392"/>
    <w:rsid w:val="00BD1CF2"/>
    <w:rsid w:val="00BD261E"/>
    <w:rsid w:val="00BD7B5F"/>
    <w:rsid w:val="00BE0262"/>
    <w:rsid w:val="00BE500F"/>
    <w:rsid w:val="00BE78A2"/>
    <w:rsid w:val="00BF4894"/>
    <w:rsid w:val="00BF65BE"/>
    <w:rsid w:val="00BF73BD"/>
    <w:rsid w:val="00C03C57"/>
    <w:rsid w:val="00C04796"/>
    <w:rsid w:val="00C06A4B"/>
    <w:rsid w:val="00C15FCD"/>
    <w:rsid w:val="00C20824"/>
    <w:rsid w:val="00C21A1A"/>
    <w:rsid w:val="00C26360"/>
    <w:rsid w:val="00C31285"/>
    <w:rsid w:val="00C449E6"/>
    <w:rsid w:val="00C50B2A"/>
    <w:rsid w:val="00C5697C"/>
    <w:rsid w:val="00C57783"/>
    <w:rsid w:val="00C67FB0"/>
    <w:rsid w:val="00C70605"/>
    <w:rsid w:val="00C72934"/>
    <w:rsid w:val="00C75EE3"/>
    <w:rsid w:val="00C844EC"/>
    <w:rsid w:val="00C87057"/>
    <w:rsid w:val="00C87109"/>
    <w:rsid w:val="00C96F63"/>
    <w:rsid w:val="00CA6BF1"/>
    <w:rsid w:val="00CA7BFD"/>
    <w:rsid w:val="00CC48D9"/>
    <w:rsid w:val="00CD298A"/>
    <w:rsid w:val="00CD6A5E"/>
    <w:rsid w:val="00CE1A3C"/>
    <w:rsid w:val="00CE2FD7"/>
    <w:rsid w:val="00CE6874"/>
    <w:rsid w:val="00CF5850"/>
    <w:rsid w:val="00D11422"/>
    <w:rsid w:val="00D178C9"/>
    <w:rsid w:val="00D17999"/>
    <w:rsid w:val="00D17B73"/>
    <w:rsid w:val="00D17F69"/>
    <w:rsid w:val="00D23627"/>
    <w:rsid w:val="00D256DE"/>
    <w:rsid w:val="00D41227"/>
    <w:rsid w:val="00D41AA5"/>
    <w:rsid w:val="00D44801"/>
    <w:rsid w:val="00D44F79"/>
    <w:rsid w:val="00D578BC"/>
    <w:rsid w:val="00D7222B"/>
    <w:rsid w:val="00D73F16"/>
    <w:rsid w:val="00D8051B"/>
    <w:rsid w:val="00D8230B"/>
    <w:rsid w:val="00D824BD"/>
    <w:rsid w:val="00D83B98"/>
    <w:rsid w:val="00D85E42"/>
    <w:rsid w:val="00D92667"/>
    <w:rsid w:val="00D94A5C"/>
    <w:rsid w:val="00D95CE8"/>
    <w:rsid w:val="00D95F9D"/>
    <w:rsid w:val="00D97D66"/>
    <w:rsid w:val="00DB5EC0"/>
    <w:rsid w:val="00DB7416"/>
    <w:rsid w:val="00DC026C"/>
    <w:rsid w:val="00DC1295"/>
    <w:rsid w:val="00DC5085"/>
    <w:rsid w:val="00DC6498"/>
    <w:rsid w:val="00DC6B2E"/>
    <w:rsid w:val="00DD17BB"/>
    <w:rsid w:val="00DD637C"/>
    <w:rsid w:val="00DE150B"/>
    <w:rsid w:val="00DE782B"/>
    <w:rsid w:val="00DF6408"/>
    <w:rsid w:val="00DF65CB"/>
    <w:rsid w:val="00E027FB"/>
    <w:rsid w:val="00E030DF"/>
    <w:rsid w:val="00E038E7"/>
    <w:rsid w:val="00E04211"/>
    <w:rsid w:val="00E06458"/>
    <w:rsid w:val="00E07C5C"/>
    <w:rsid w:val="00E10A4E"/>
    <w:rsid w:val="00E16C3A"/>
    <w:rsid w:val="00E16EDD"/>
    <w:rsid w:val="00E22020"/>
    <w:rsid w:val="00E2341A"/>
    <w:rsid w:val="00E2742A"/>
    <w:rsid w:val="00E33FAF"/>
    <w:rsid w:val="00E372C7"/>
    <w:rsid w:val="00E37868"/>
    <w:rsid w:val="00E37A95"/>
    <w:rsid w:val="00E41601"/>
    <w:rsid w:val="00E43859"/>
    <w:rsid w:val="00E542B4"/>
    <w:rsid w:val="00E562DC"/>
    <w:rsid w:val="00E71555"/>
    <w:rsid w:val="00E724E1"/>
    <w:rsid w:val="00E73FE4"/>
    <w:rsid w:val="00E76DE5"/>
    <w:rsid w:val="00E806D4"/>
    <w:rsid w:val="00E8794C"/>
    <w:rsid w:val="00EA476F"/>
    <w:rsid w:val="00EA4CF5"/>
    <w:rsid w:val="00EC4396"/>
    <w:rsid w:val="00ED32F6"/>
    <w:rsid w:val="00ED6B0B"/>
    <w:rsid w:val="00ED738E"/>
    <w:rsid w:val="00EE6FCF"/>
    <w:rsid w:val="00F01082"/>
    <w:rsid w:val="00F03F7D"/>
    <w:rsid w:val="00F238B2"/>
    <w:rsid w:val="00F47EF9"/>
    <w:rsid w:val="00F51C8D"/>
    <w:rsid w:val="00F5282B"/>
    <w:rsid w:val="00F561C0"/>
    <w:rsid w:val="00F62CDB"/>
    <w:rsid w:val="00F646C3"/>
    <w:rsid w:val="00F719D4"/>
    <w:rsid w:val="00F77409"/>
    <w:rsid w:val="00F928C6"/>
    <w:rsid w:val="00F975EE"/>
    <w:rsid w:val="00FA140F"/>
    <w:rsid w:val="00FA18CE"/>
    <w:rsid w:val="00FA68DB"/>
    <w:rsid w:val="00FB02CA"/>
    <w:rsid w:val="00FB67A4"/>
    <w:rsid w:val="00FB7F10"/>
    <w:rsid w:val="00FC10EB"/>
    <w:rsid w:val="00FC13B7"/>
    <w:rsid w:val="00FC41F8"/>
    <w:rsid w:val="00FC5B1B"/>
    <w:rsid w:val="00FC7DB0"/>
    <w:rsid w:val="00FD0DB7"/>
    <w:rsid w:val="00FD56E1"/>
    <w:rsid w:val="00FE056D"/>
    <w:rsid w:val="00FE17EB"/>
    <w:rsid w:val="00FE1A2C"/>
    <w:rsid w:val="00FF652B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B7C7FA"/>
  <w15:docId w15:val="{BC2A0332-B654-432F-B804-7D571684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868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572B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4B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4B9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861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F561C0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561C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95C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thavalle@presidencia.g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ianaocampo@presidencia.gov.c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acamacho\Desktop\VARIOS\COMISIONES\SOLICITUD%20DE%20COMISIONES.%20JEFE%20ALFREDO%20SAAD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329E3-25E6-4992-86B6-73BA136A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C:\Users\alexandracamacho\Desktop\VARIOS\COMISIONES\SOLICITUD DE COMISIONES. JEFE ALFREDO SAADE.dotx</Template>
  <TotalTime>9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Alexandra Camacho Guevara</dc:creator>
  <cp:keywords/>
  <dc:description/>
  <cp:lastModifiedBy>Luis Enrique Puerto Giral</cp:lastModifiedBy>
  <cp:revision>3</cp:revision>
  <cp:lastPrinted>2026-01-30T17:59:00Z</cp:lastPrinted>
  <dcterms:created xsi:type="dcterms:W3CDTF">2026-03-20T19:10:00Z</dcterms:created>
  <dcterms:modified xsi:type="dcterms:W3CDTF">2026-03-20T19:32:00Z</dcterms:modified>
</cp:coreProperties>
</file>